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3F3" w:rsidRPr="00EE76A9" w:rsidRDefault="002E13F3" w:rsidP="00EE76A9">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SG-</w:t>
      </w:r>
      <w:r w:rsidRPr="00A93520">
        <w:rPr>
          <w:bCs/>
          <w:noProof w:val="0"/>
          <w:sz w:val="24"/>
          <w:szCs w:val="24"/>
          <w:lang w:val="en-GB"/>
        </w:rPr>
        <w:t xml:space="preserve">RAN </w:t>
      </w:r>
      <w:r w:rsidRPr="00A93520">
        <w:rPr>
          <w:noProof w:val="0"/>
          <w:sz w:val="24"/>
          <w:szCs w:val="24"/>
          <w:lang w:val="en-GB"/>
        </w:rPr>
        <w:t>WG2 Meeting #7</w:t>
      </w:r>
      <w:r>
        <w:rPr>
          <w:noProof w:val="0"/>
          <w:sz w:val="24"/>
          <w:szCs w:val="24"/>
          <w:lang w:val="en-GB"/>
        </w:rPr>
        <w:t>4</w:t>
      </w:r>
      <w:r w:rsidRPr="007B7496">
        <w:rPr>
          <w:bCs/>
          <w:noProof w:val="0"/>
          <w:sz w:val="24"/>
          <w:lang w:val="en-GB"/>
        </w:rPr>
        <w:tab/>
      </w:r>
      <w:r w:rsidRPr="007B7496">
        <w:rPr>
          <w:bCs/>
          <w:noProof w:val="0"/>
          <w:sz w:val="24"/>
          <w:lang w:val="en-GB" w:eastAsia="ja-JP"/>
        </w:rPr>
        <w:t>R2-</w:t>
      </w:r>
      <w:r>
        <w:rPr>
          <w:bCs/>
          <w:noProof w:val="0"/>
          <w:sz w:val="24"/>
          <w:lang w:val="en-GB" w:eastAsia="ja-JP"/>
        </w:rPr>
        <w:t>112940</w:t>
      </w:r>
    </w:p>
    <w:p w:rsidR="002E13F3" w:rsidRPr="00461210" w:rsidRDefault="002E13F3" w:rsidP="000A20BA">
      <w:pPr>
        <w:pStyle w:val="Header"/>
        <w:tabs>
          <w:tab w:val="right" w:pos="9639"/>
        </w:tabs>
        <w:rPr>
          <w:bCs/>
          <w:noProof w:val="0"/>
          <w:sz w:val="24"/>
          <w:lang w:val="en-GB"/>
        </w:rPr>
      </w:pPr>
      <w:smartTag w:uri="urn:schemas-microsoft-com:office:smarttags" w:element="City">
        <w:smartTag w:uri="urn:schemas-microsoft-com:office:smarttags" w:element="place">
          <w:r>
            <w:rPr>
              <w:sz w:val="24"/>
              <w:lang w:eastAsia="zh-CN"/>
            </w:rPr>
            <w:t>Barcelona</w:t>
          </w:r>
        </w:smartTag>
        <w:r>
          <w:rPr>
            <w:sz w:val="24"/>
            <w:lang w:eastAsia="zh-CN"/>
          </w:rPr>
          <w:t xml:space="preserve">, </w:t>
        </w:r>
        <w:smartTag w:uri="urn:schemas-microsoft-com:office:smarttags" w:element="country-region">
          <w:r>
            <w:rPr>
              <w:sz w:val="24"/>
              <w:lang w:eastAsia="zh-CN"/>
            </w:rPr>
            <w:t>Spain</w:t>
          </w:r>
        </w:smartTag>
      </w:smartTag>
      <w:r w:rsidRPr="004718FA">
        <w:rPr>
          <w:sz w:val="24"/>
          <w:lang w:eastAsia="zh-CN"/>
        </w:rPr>
        <w:t xml:space="preserve">, </w:t>
      </w:r>
      <w:r>
        <w:rPr>
          <w:sz w:val="24"/>
          <w:lang w:eastAsia="zh-CN"/>
        </w:rPr>
        <w:t>9 –</w:t>
      </w:r>
      <w:r w:rsidRPr="00FA7114">
        <w:rPr>
          <w:sz w:val="24"/>
          <w:lang w:eastAsia="zh-CN"/>
        </w:rPr>
        <w:t xml:space="preserve"> </w:t>
      </w:r>
      <w:r>
        <w:rPr>
          <w:sz w:val="24"/>
          <w:lang w:eastAsia="zh-CN"/>
        </w:rPr>
        <w:t xml:space="preserve">13 May </w:t>
      </w:r>
      <w:r w:rsidRPr="00FA7114">
        <w:rPr>
          <w:sz w:val="24"/>
          <w:lang w:eastAsia="zh-CN"/>
        </w:rPr>
        <w:t>201</w:t>
      </w:r>
      <w:r>
        <w:rPr>
          <w:sz w:val="24"/>
          <w:lang w:eastAsia="zh-CN"/>
        </w:rPr>
        <w:t>1</w:t>
      </w:r>
    </w:p>
    <w:p w:rsidR="002E13F3" w:rsidRPr="007B7496" w:rsidRDefault="002E13F3">
      <w:pPr>
        <w:pStyle w:val="Header"/>
        <w:rPr>
          <w:bCs/>
          <w:noProof w:val="0"/>
          <w:sz w:val="24"/>
          <w:lang w:val="en-GB" w:eastAsia="ja-JP"/>
        </w:rPr>
      </w:pPr>
    </w:p>
    <w:p w:rsidR="002E13F3" w:rsidRPr="007B7496" w:rsidRDefault="002E13F3">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Pr>
          <w:rFonts w:cs="Arial"/>
          <w:b/>
          <w:bCs/>
          <w:sz w:val="24"/>
          <w:lang w:eastAsia="ja-JP"/>
        </w:rPr>
        <w:t>7.2</w:t>
      </w:r>
    </w:p>
    <w:p w:rsidR="002E13F3" w:rsidRPr="007B7496" w:rsidRDefault="002E13F3"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Pr>
          <w:rFonts w:ascii="Arial" w:hAnsi="Arial" w:cs="Arial"/>
          <w:b/>
          <w:bCs/>
          <w:sz w:val="24"/>
        </w:rPr>
        <w:t>Renesas Mobile</w:t>
      </w:r>
      <w:r w:rsidRPr="00D273EC">
        <w:rPr>
          <w:rFonts w:ascii="Arial" w:hAnsi="Arial" w:cs="Arial"/>
          <w:b/>
          <w:bCs/>
          <w:sz w:val="24"/>
        </w:rPr>
        <w:t xml:space="preserve"> </w:t>
      </w:r>
      <w:smartTag w:uri="urn:schemas-microsoft-com:office:smarttags" w:element="place">
        <w:r w:rsidRPr="00D273EC">
          <w:rPr>
            <w:rFonts w:ascii="Arial" w:hAnsi="Arial" w:cs="Arial"/>
            <w:b/>
            <w:bCs/>
            <w:sz w:val="24"/>
          </w:rPr>
          <w:t>Europe</w:t>
        </w:r>
      </w:smartTag>
    </w:p>
    <w:p w:rsidR="002E13F3" w:rsidRPr="007B7496" w:rsidRDefault="002E13F3">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Pr>
          <w:rFonts w:ascii="Arial" w:hAnsi="Arial" w:cs="Arial"/>
          <w:b/>
          <w:bCs/>
          <w:sz w:val="24"/>
        </w:rPr>
        <w:t xml:space="preserve">RAN Efficiency Improvement Schemes </w:t>
      </w:r>
    </w:p>
    <w:p w:rsidR="002E13F3" w:rsidRPr="007B7496" w:rsidRDefault="002E13F3">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 xml:space="preserve">Discussion </w:t>
      </w:r>
    </w:p>
    <w:p w:rsidR="002E13F3" w:rsidRPr="007B7496" w:rsidRDefault="002E13F3">
      <w:pPr>
        <w:pStyle w:val="Heading1"/>
      </w:pPr>
      <w:r w:rsidRPr="007B7496">
        <w:t>1</w:t>
      </w:r>
      <w:r w:rsidRPr="007B7496">
        <w:tab/>
        <w:t>Introduction</w:t>
      </w:r>
    </w:p>
    <w:p w:rsidR="002E13F3" w:rsidRDefault="002E13F3" w:rsidP="004A5C1F">
      <w:pPr>
        <w:jc w:val="both"/>
      </w:pPr>
      <w:r>
        <w:t xml:space="preserve">A new WI of LTE RAN enhancement for diverse data application was approved in RAN#51 meeting </w:t>
      </w:r>
      <w:r>
        <w:fldChar w:fldCharType="begin"/>
      </w:r>
      <w:r>
        <w:instrText xml:space="preserve"> REF _Ref289636193 \w \h </w:instrText>
      </w:r>
      <w:r>
        <w:fldChar w:fldCharType="separate"/>
      </w:r>
      <w:r>
        <w:t>[1]</w:t>
      </w:r>
      <w:r>
        <w:fldChar w:fldCharType="end"/>
      </w:r>
      <w:r>
        <w:t>. For this WI work scope, our understanding is that this may cover many aspects e.g. optimization on latency reduction, low data rate application and MTC small data transmission but not limited on this. Improvement of LTE RAN efficiency based on these possible applications could be the key issue. In this paper, we discussed potential LTE RAN efficiency improvement schemes, and analyzed advantages and disadvantages of each scheme.</w:t>
      </w:r>
    </w:p>
    <w:p w:rsidR="002E13F3" w:rsidRDefault="002E13F3" w:rsidP="004775FB">
      <w:pPr>
        <w:pStyle w:val="Heading1"/>
      </w:pPr>
      <w:r w:rsidRPr="007B7496">
        <w:t>2</w:t>
      </w:r>
      <w:r>
        <w:tab/>
        <w:t>Discussion</w:t>
      </w:r>
    </w:p>
    <w:p w:rsidR="002E13F3" w:rsidRDefault="002E13F3" w:rsidP="004A5C1F">
      <w:pPr>
        <w:jc w:val="both"/>
      </w:pPr>
      <w:r>
        <w:t xml:space="preserve">For diverse data application in the new WI, potential possible applications could include low data rate application or MTC small data transmission. The characteristic of these applications are the small packet that needs to be transmitted in a short period, and the intervals of small packets transmission could be relatively large and UE will be in RRC_IDLE mode or detached from the network </w:t>
      </w:r>
      <w:r>
        <w:fldChar w:fldCharType="begin"/>
      </w:r>
      <w:r>
        <w:instrText xml:space="preserve"> REF _Ref289637290 \w \h </w:instrText>
      </w:r>
      <w:r>
        <w:fldChar w:fldCharType="separate"/>
      </w:r>
      <w:r>
        <w:t>[2]</w:t>
      </w:r>
      <w:r>
        <w:fldChar w:fldCharType="end"/>
      </w:r>
      <w:r>
        <w:t>. There could be significant signalling overhead to support one time small packet transmission. For example, when UE in RRC_IDLE mode wants to transmit the small data, the UE needs to transit to RRC_CONNECTED mode to transmit the packet, and transit to RRC_IDLE mode again after the packet transmission. Then the corresponding RRC signalling to support such RRC state transition, as well as the UE power consumption and RAN resource usage to support RRC_CONNECTD mode could be the large overhead relative to the transmitted small packet. In this section, we discuss some potential schemes to improve LTE RAN efficiency and briefly analyze the possible advantages and disadvantages of each scheme.</w:t>
      </w:r>
    </w:p>
    <w:p w:rsidR="002E13F3" w:rsidRDefault="002E13F3" w:rsidP="00DE5233">
      <w:pPr>
        <w:pStyle w:val="Heading2"/>
      </w:pPr>
      <w:r>
        <w:t>2.1</w:t>
      </w:r>
      <w:r>
        <w:tab/>
        <w:t>“Always-On” in RRC_CONNECTED State</w:t>
      </w:r>
    </w:p>
    <w:p w:rsidR="002E13F3" w:rsidRDefault="002E13F3" w:rsidP="004A5C1F">
      <w:pPr>
        <w:jc w:val="both"/>
      </w:pPr>
      <w:r>
        <w:t xml:space="preserve">To reduce the corresponding RRC signalling which is used for RRC state transition, the straightforward thinking is that to keep UE always in RRC_CONNECTED mode and never let UE goes to RRC_IDLE mode. Then when UE needs to transmit a small packet again, it does not need to transit to RRC_CONNECTED mode again, and also it does not need to transit to RRC_IDLE mode after the packet transmission. </w:t>
      </w:r>
    </w:p>
    <w:p w:rsidR="002E13F3" w:rsidRDefault="002E13F3" w:rsidP="004A5C1F">
      <w:pPr>
        <w:jc w:val="both"/>
      </w:pPr>
      <w:r>
        <w:t>The saved signalling overhead will be the corresponding RRC signalling to support RRC state transition, which includes RRC connection setup procedure, security activation procedure, SRB/DRB setup procedure, and RRC connection release procedure signalling. Also the RACH resource consumption and related signalling for initial access can be saved.</w:t>
      </w:r>
    </w:p>
    <w:p w:rsidR="002E13F3" w:rsidRDefault="002E13F3" w:rsidP="004A5C1F">
      <w:pPr>
        <w:jc w:val="both"/>
      </w:pPr>
      <w:r>
        <w:t xml:space="preserve">But the cost to support RRC_CONNECTED mode is also significant. For example, RAN resources such as C-RNTI resources, CQI/SR/SRS resources, memory used for UE context etc. are reserved for UEs in RRC_CONNECTED. Also the UE power consumption to keep the RRC_CONNECTED mode e.g. DL control channel monitoring, radio link monitoring, time/frequency synchronization, RRM/CSI measurement, UL TA maintenance etc. needs to be handled. </w:t>
      </w:r>
    </w:p>
    <w:p w:rsidR="002E13F3" w:rsidRDefault="002E13F3" w:rsidP="004A5C1F">
      <w:pPr>
        <w:jc w:val="both"/>
      </w:pPr>
      <w:r>
        <w:t>For example, it could be allowed that a UE is allowed to decrease the frequency of DL control channel monitoring (which e.g. DRX accomplishes), RRM/CSI measurements can be done less frequently (e.g. s-Measure allows control over RRM measurements and CSI measurement can be configured to be aperiodical).</w:t>
      </w:r>
    </w:p>
    <w:p w:rsidR="002E13F3" w:rsidRDefault="002E13F3" w:rsidP="004A5C1F">
      <w:pPr>
        <w:jc w:val="both"/>
      </w:pPr>
      <w:r>
        <w:t xml:space="preserve">To further decrease the cost of keeping a UE in RRC_CONNECTED mode, even longer DRX cycles than are currently possible could be studied to reduce the UE power consumption. However, mobility issues should also be considered if longer DRX cycles are to be supported. Aperiodic CQI/SRS could also help to save the RAN resources but UE still needs to retain downlink timing/frequency synchronization and possible uplink timing. Since there can be a relatively long interval between packet transmissions, this cost seems not so desirable. </w:t>
      </w:r>
    </w:p>
    <w:p w:rsidR="002E13F3" w:rsidRPr="00C32147" w:rsidRDefault="002E13F3" w:rsidP="00DE64AF">
      <w:pPr>
        <w:jc w:val="both"/>
        <w:rPr>
          <w:b/>
        </w:rPr>
      </w:pPr>
      <w:r w:rsidRPr="0043498C">
        <w:rPr>
          <w:b/>
        </w:rPr>
        <w:t xml:space="preserve">Observation 1: For UE in RRC_CONNECTED, it should be studied if improvements to the existing procedures are required to better support a UE that is “always-on” and in RRC_CONNECTED state, so that the power consumption is on par with UE power consumption in RRC_IDLE state. </w:t>
      </w:r>
    </w:p>
    <w:p w:rsidR="002E13F3" w:rsidRDefault="002E13F3" w:rsidP="004A5C1F">
      <w:pPr>
        <w:jc w:val="both"/>
      </w:pPr>
    </w:p>
    <w:p w:rsidR="002E13F3" w:rsidRDefault="002E13F3" w:rsidP="00DE5233">
      <w:pPr>
        <w:pStyle w:val="Heading2"/>
      </w:pPr>
      <w:r>
        <w:t>2.2</w:t>
      </w:r>
      <w:r>
        <w:tab/>
        <w:t>Making use of RRC_IDLE mode Tx/Rx</w:t>
      </w:r>
    </w:p>
    <w:p w:rsidR="002E13F3" w:rsidRDefault="002E13F3" w:rsidP="004A5C1F">
      <w:pPr>
        <w:jc w:val="both"/>
      </w:pPr>
      <w:r>
        <w:t>An alternative scheme to improve LTE RAN efficiency is to transmit and receive data in RRC_IDLE mode of UE. For example, for the uplink transmission in idle mode, we could use RACH Msg3 to carry a small packet. In this scheme, random access preamble group B could be selected to support larger Msg3 size, and after Msg3 which carries the small packet is transmitted, eNB could directly reject the RRC connection setup request. This way, when UE was doing uplink packet transmission, the security activation procedure, SRB/DRB setup procedure, and RRC connection release procedure would not be needed .RAN resources would also be saved and UE power consumption would be kept in RRC_IDLE level</w:t>
      </w:r>
      <w:r w:rsidDel="00E859F9">
        <w:t xml:space="preserve">. </w:t>
      </w:r>
    </w:p>
    <w:p w:rsidR="002E13F3" w:rsidRDefault="002E13F3" w:rsidP="004A5C1F">
      <w:pPr>
        <w:jc w:val="both"/>
      </w:pPr>
      <w:r>
        <w:t>The consequence of such scheme is that the uplink packet will be carried on SRB0, which does not have integrity protection and ciphering in RAN level. And SRB0 may encounter confliction due to RACH contention, which does not guarantee the uplink packet transmission delay. Since acknowledgement will not be received, applications need to be based on UDP/IP protocol. The UE authentication and security need to be done beyond RAN level and DOS-attack is then possible for eNB, but this is similar as the case of emergency calls.</w:t>
      </w:r>
    </w:p>
    <w:p w:rsidR="002E13F3" w:rsidRDefault="002E13F3" w:rsidP="004A5C1F">
      <w:pPr>
        <w:jc w:val="both"/>
      </w:pPr>
      <w:r>
        <w:t>For the downlink packet transmission, MBMS service could be reused for UEs in RRC_IDLE mode. Then if UEs receive DL packet in RRC_IDLE mode, the RRC state transition signalling are also saved, as well as the RAN resource usage and UE power consumption in RRC_CONNECTED mode. Even more, DL data transmission could for group of UEs and more signalling are saved.</w:t>
      </w:r>
    </w:p>
    <w:p w:rsidR="002E13F3" w:rsidRDefault="002E13F3" w:rsidP="004A5C1F">
      <w:pPr>
        <w:jc w:val="both"/>
      </w:pPr>
      <w:r>
        <w:t>However, this also means eNB could not transmit DL data to individual UEs, which implies e.g. MTC server could not communicate with individual MTC device. And also, DL data transmission will not have acknowledgement, and do not have integrity protection and ciphering unless there is a mechanism applied to solve the security keys issue of UEs. Based on the above analysis, it could be seen that making use of RRC_IDLE mode to do DL/UL packet transmission will save large signalling overhead as well as UE power.</w:t>
      </w:r>
    </w:p>
    <w:p w:rsidR="002E13F3" w:rsidRPr="00C32147" w:rsidRDefault="002E13F3" w:rsidP="004A5C1F">
      <w:pPr>
        <w:jc w:val="both"/>
        <w:rPr>
          <w:b/>
        </w:rPr>
      </w:pPr>
      <w:r w:rsidRPr="0043498C">
        <w:rPr>
          <w:b/>
        </w:rPr>
        <w:t>Observation 2: RAN2 could study transmission modes optimized for fast transmission of small packets to enable better efficiency for small data transmission.</w:t>
      </w:r>
    </w:p>
    <w:p w:rsidR="002E13F3" w:rsidRDefault="002E13F3" w:rsidP="00DE5233">
      <w:pPr>
        <w:pStyle w:val="Heading2"/>
      </w:pPr>
      <w:r>
        <w:t>2.3</w:t>
      </w:r>
      <w:r>
        <w:tab/>
        <w:t>Data Transmission for Group UEs</w:t>
      </w:r>
    </w:p>
    <w:p w:rsidR="002E13F3" w:rsidRDefault="002E13F3" w:rsidP="004A5C1F">
      <w:pPr>
        <w:jc w:val="both"/>
      </w:pPr>
      <w:r>
        <w:t xml:space="preserve">In the MTC work, there has been a concern for applications that send very small packets in a random but almost predictable manner. Here we consider a scheme where eNB could assign a number of UEs to a common group. All the UEs within this group would access the network as a “single UE”: </w:t>
      </w:r>
    </w:p>
    <w:p w:rsidR="002E13F3" w:rsidRDefault="002E13F3" w:rsidP="004A5C1F">
      <w:pPr>
        <w:jc w:val="both"/>
      </w:pPr>
      <w:r>
        <w:t xml:space="preserve">During the initial access, eNB would allocate only one RNTI for the group, and the following scheduling will be similar to scheduling a “single UE”. Such a group of UEs would do data transmission or reception in a pre-defined order in e.g. frequency domain, time domain or in both time and frequency domains. </w:t>
      </w:r>
    </w:p>
    <w:p w:rsidR="002E13F3" w:rsidRDefault="002E13F3" w:rsidP="004A5C1F">
      <w:pPr>
        <w:jc w:val="both"/>
      </w:pPr>
      <w:r>
        <w:t xml:space="preserve">This scheme would reduce signalling overhead for RRC as well as L1, and C-RNTI and RACH resource usage could be also reduced. </w:t>
      </w:r>
    </w:p>
    <w:p w:rsidR="002E13F3" w:rsidRPr="0032106D" w:rsidRDefault="002E13F3" w:rsidP="004A5C1F">
      <w:pPr>
        <w:jc w:val="both"/>
        <w:rPr>
          <w:b/>
        </w:rPr>
      </w:pPr>
      <w:r w:rsidRPr="0043498C">
        <w:rPr>
          <w:b/>
        </w:rPr>
        <w:t>Observation 3: To increase signalling efficiency, methods of grouping UEs could be investigated</w:t>
      </w:r>
      <w:r>
        <w:rPr>
          <w:b/>
        </w:rPr>
        <w:t xml:space="preserve"> to increase signalling efficiency for MTC-like applications</w:t>
      </w:r>
      <w:r w:rsidRPr="0043498C">
        <w:rPr>
          <w:b/>
        </w:rPr>
        <w:t>.</w:t>
      </w:r>
    </w:p>
    <w:p w:rsidR="002E13F3" w:rsidRDefault="002E13F3" w:rsidP="00DE5233">
      <w:pPr>
        <w:pStyle w:val="Heading2"/>
      </w:pPr>
      <w:r>
        <w:t>2.4</w:t>
      </w:r>
      <w:r>
        <w:tab/>
        <w:t>Packet Bundling</w:t>
      </w:r>
    </w:p>
    <w:p w:rsidR="002E13F3" w:rsidRDefault="002E13F3" w:rsidP="004A5C1F">
      <w:pPr>
        <w:jc w:val="both"/>
      </w:pPr>
      <w:r>
        <w:t>For the applications that are not sensitive to the delay, small packets could be delayed and transmitted until bundled to the larger packet. This kind of bundling could be deployed in different layer, e.g. this bundling could be done in higher layers (e.g. IP or application level), but this would have no other impact on RAN layer except for larger packets than typically in RAN level, so this is not seen as being in the scope of the RAN study. We could expect RAN level packet bundling (i.e. packet bundling for RRC_CONNECTED mode and packet bundling for RRC_IDLE mode) could be within the work scope of the WI. For RRC_CONNECTED mode, MAC PDUs could be delayed and bundled, and for RRC_IDLE mode, RRC connection request could be delayed to bundle larger packets.</w:t>
      </w:r>
    </w:p>
    <w:p w:rsidR="002E13F3" w:rsidRDefault="002E13F3" w:rsidP="004A5C1F">
      <w:pPr>
        <w:jc w:val="both"/>
      </w:pPr>
      <w:r>
        <w:t xml:space="preserve">The RRC signalling overhead and L1 signaling overhead are both saved. And as long as the delay is kept in the allowed delay range for application, there will be limited impact for application performance. </w:t>
      </w:r>
    </w:p>
    <w:p w:rsidR="002E13F3" w:rsidRPr="0032106D" w:rsidRDefault="002E13F3" w:rsidP="004A5C1F">
      <w:pPr>
        <w:jc w:val="both"/>
        <w:rPr>
          <w:b/>
        </w:rPr>
      </w:pPr>
      <w:r>
        <w:rPr>
          <w:b/>
        </w:rPr>
        <w:t xml:space="preserve">Observation 4: Allowing UE </w:t>
      </w:r>
      <w:r w:rsidRPr="0043498C">
        <w:rPr>
          <w:b/>
        </w:rPr>
        <w:t>“packet bundling” for delay-tolerant services would allow reduction in signalling overhead for RRC and L1.</w:t>
      </w:r>
    </w:p>
    <w:p w:rsidR="002E13F3" w:rsidRDefault="002E13F3" w:rsidP="002852CA">
      <w:pPr>
        <w:pStyle w:val="Heading2"/>
      </w:pPr>
      <w:r>
        <w:t>2.5</w:t>
      </w:r>
      <w:r>
        <w:tab/>
        <w:t xml:space="preserve">Combination of Schemes </w:t>
      </w:r>
    </w:p>
    <w:p w:rsidR="002E13F3" w:rsidRDefault="002E13F3" w:rsidP="004A5C1F">
      <w:pPr>
        <w:jc w:val="both"/>
      </w:pPr>
      <w:r>
        <w:t xml:space="preserve">Although different schemes are discussed separately in this section, multiple schemes could be combined together to provide LTE RAN efficiency improvement. For example, data transmission for group UEs with optimization of RRC_CONNECTED mode data transmission could be combined to further improve the small data transmission efficiency compared with each scheme. </w:t>
      </w:r>
    </w:p>
    <w:p w:rsidR="002E13F3" w:rsidRDefault="002E13F3" w:rsidP="003154BF">
      <w:pPr>
        <w:pStyle w:val="Heading1"/>
      </w:pPr>
      <w:r>
        <w:t>3</w:t>
      </w:r>
      <w:r>
        <w:tab/>
        <w:t>Conclusions</w:t>
      </w:r>
    </w:p>
    <w:p w:rsidR="002E13F3" w:rsidRDefault="002E13F3" w:rsidP="004A5C1F">
      <w:pPr>
        <w:jc w:val="both"/>
      </w:pPr>
      <w:r>
        <w:t>In this paper, several potential schemes for LTE RAN efficiency improvement are discussed for low data rate application or MTC small data transmission. We could see that each scheme has its own advantages and disadvantages, but the gain achieved by the scheme and the cost for the scheme is different. The discussed schemes could also be combined together to provide combined efficiency improvements.</w:t>
      </w:r>
    </w:p>
    <w:p w:rsidR="002E13F3" w:rsidRDefault="002E13F3" w:rsidP="002852CA">
      <w:pPr>
        <w:jc w:val="both"/>
      </w:pPr>
      <w:r>
        <w:t>Based on the discussion in this section, we have the following proposal:</w:t>
      </w:r>
    </w:p>
    <w:p w:rsidR="002E13F3" w:rsidRPr="00DA7AA1" w:rsidRDefault="002E13F3" w:rsidP="002852CA">
      <w:pPr>
        <w:jc w:val="both"/>
        <w:rPr>
          <w:b/>
        </w:rPr>
      </w:pPr>
      <w:r w:rsidRPr="00DA7AA1">
        <w:rPr>
          <w:b/>
        </w:rPr>
        <w:t xml:space="preserve">Proposal: </w:t>
      </w:r>
      <w:r>
        <w:rPr>
          <w:b/>
        </w:rPr>
        <w:t>RAN2 should consider the observations in this paper</w:t>
      </w:r>
      <w:r w:rsidRPr="00DA7AA1">
        <w:rPr>
          <w:b/>
        </w:rPr>
        <w:t xml:space="preserve"> </w:t>
      </w:r>
      <w:r>
        <w:rPr>
          <w:b/>
        </w:rPr>
        <w:t xml:space="preserve">as alternatives </w:t>
      </w:r>
      <w:r w:rsidRPr="00DA7AA1">
        <w:rPr>
          <w:b/>
        </w:rPr>
        <w:t xml:space="preserve">for further </w:t>
      </w:r>
      <w:r>
        <w:rPr>
          <w:b/>
        </w:rPr>
        <w:t>enhancements for diverse data applications</w:t>
      </w:r>
      <w:r w:rsidRPr="00DA7AA1">
        <w:rPr>
          <w:b/>
        </w:rPr>
        <w:t>.</w:t>
      </w:r>
    </w:p>
    <w:p w:rsidR="002E13F3" w:rsidRPr="00317083" w:rsidRDefault="002E13F3" w:rsidP="004A5C1F">
      <w:pPr>
        <w:jc w:val="both"/>
        <w:rPr>
          <w:b/>
        </w:rPr>
      </w:pPr>
    </w:p>
    <w:p w:rsidR="002E13F3" w:rsidRPr="007B7496" w:rsidRDefault="002E13F3" w:rsidP="004775FB">
      <w:pPr>
        <w:pStyle w:val="Heading1"/>
      </w:pPr>
      <w:r w:rsidRPr="007B7496">
        <w:t>References</w:t>
      </w:r>
    </w:p>
    <w:p w:rsidR="002E13F3" w:rsidRPr="006A6CE2" w:rsidRDefault="002E13F3" w:rsidP="004A5C1F">
      <w:pPr>
        <w:numPr>
          <w:ilvl w:val="0"/>
          <w:numId w:val="29"/>
        </w:numPr>
      </w:pPr>
      <w:bookmarkStart w:id="1" w:name="_Ref289172052"/>
      <w:bookmarkStart w:id="2" w:name="_Ref289636193"/>
      <w:r w:rsidRPr="000250EF">
        <w:rPr>
          <w:rFonts w:ascii="Arial" w:hAnsi="Arial" w:cs="Arial"/>
          <w:color w:val="000000"/>
          <w:sz w:val="18"/>
          <w:lang w:eastAsia="en-GB"/>
        </w:rPr>
        <w:t>RP-110</w:t>
      </w:r>
      <w:bookmarkEnd w:id="1"/>
      <w:r w:rsidRPr="000250EF">
        <w:rPr>
          <w:rFonts w:ascii="Arial" w:hAnsi="Arial" w:cs="Arial"/>
          <w:color w:val="000000"/>
          <w:sz w:val="18"/>
          <w:lang w:eastAsia="en-GB"/>
        </w:rPr>
        <w:t xml:space="preserve">454, </w:t>
      </w:r>
      <w:r w:rsidRPr="000A758D">
        <w:rPr>
          <w:rFonts w:ascii="Arial" w:hAnsi="Arial" w:cs="Arial"/>
          <w:i/>
          <w:sz w:val="18"/>
          <w:lang w:eastAsia="en-GB"/>
        </w:rPr>
        <w:t>New WI</w:t>
      </w:r>
      <w:r w:rsidRPr="00633C41">
        <w:rPr>
          <w:rFonts w:ascii="Arial" w:hAnsi="Arial" w:cs="Arial"/>
          <w:i/>
          <w:sz w:val="18"/>
          <w:lang w:eastAsia="en-GB"/>
        </w:rPr>
        <w:t xml:space="preserve"> Proposal for LTE RAN Enhancements for Diverse Data Applications</w:t>
      </w:r>
      <w:r w:rsidRPr="000250EF">
        <w:rPr>
          <w:rFonts w:ascii="Arial" w:hAnsi="Arial" w:cs="Arial"/>
          <w:sz w:val="18"/>
          <w:lang w:eastAsia="en-GB"/>
        </w:rPr>
        <w:t>, Research In Motion UK Ltd</w:t>
      </w:r>
      <w:bookmarkEnd w:id="2"/>
    </w:p>
    <w:p w:rsidR="002E13F3" w:rsidRPr="000250EF" w:rsidRDefault="002E13F3" w:rsidP="004A5C1F">
      <w:pPr>
        <w:numPr>
          <w:ilvl w:val="0"/>
          <w:numId w:val="29"/>
        </w:numPr>
      </w:pPr>
      <w:bookmarkStart w:id="3" w:name="_Ref289637290"/>
      <w:r>
        <w:t xml:space="preserve">TS 22.368 v11.0.0, </w:t>
      </w:r>
      <w:bookmarkStart w:id="4" w:name="OLE_LINK3"/>
      <w:bookmarkStart w:id="5" w:name="OLE_LINK4"/>
      <w:r w:rsidRPr="0043498C">
        <w:rPr>
          <w:i/>
        </w:rPr>
        <w:t>Service</w:t>
      </w:r>
      <w:r>
        <w:t xml:space="preserve"> </w:t>
      </w:r>
      <w:r w:rsidRPr="006A6CE2">
        <w:rPr>
          <w:i/>
        </w:rPr>
        <w:t>requirements for Machine-Type Communications</w:t>
      </w:r>
      <w:bookmarkEnd w:id="3"/>
      <w:bookmarkEnd w:id="4"/>
      <w:bookmarkEnd w:id="5"/>
    </w:p>
    <w:sectPr w:rsidR="002E13F3" w:rsidRPr="000250EF" w:rsidSect="00633EAE">
      <w:footnotePr>
        <w:numRestart w:val="eachSect"/>
      </w:footnotePr>
      <w:pgSz w:w="11907" w:h="16840" w:code="9"/>
      <w:pgMar w:top="1418" w:right="1134" w:bottom="1134" w:left="1134" w:header="680" w:footer="567"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3F3" w:rsidRDefault="002E13F3">
      <w:r>
        <w:separator/>
      </w:r>
    </w:p>
  </w:endnote>
  <w:endnote w:type="continuationSeparator" w:id="1">
    <w:p w:rsidR="002E13F3" w:rsidRDefault="002E1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3F3" w:rsidRDefault="002E13F3">
      <w:r>
        <w:separator/>
      </w:r>
    </w:p>
  </w:footnote>
  <w:footnote w:type="continuationSeparator" w:id="1">
    <w:p w:rsidR="002E13F3" w:rsidRDefault="002E1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64CCB2A"/>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7AD020D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B21449B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D4B4ACF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294CCDB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796C8C1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59DA9CC2"/>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1F822032"/>
    <w:lvl w:ilvl="0">
      <w:numFmt w:val="decimal"/>
      <w:lvlText w:val="*"/>
      <w:lvlJc w:val="left"/>
      <w:rPr>
        <w:rFonts w:cs="Times New Roman"/>
      </w:rPr>
    </w:lvl>
  </w:abstractNum>
  <w:abstractNum w:abstractNumId="8">
    <w:nsid w:val="0F0A1C6E"/>
    <w:multiLevelType w:val="hybridMultilevel"/>
    <w:tmpl w:val="82FEC92C"/>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3D87E0B"/>
    <w:multiLevelType w:val="singleLevel"/>
    <w:tmpl w:val="0C09000F"/>
    <w:lvl w:ilvl="0">
      <w:start w:val="1"/>
      <w:numFmt w:val="decimal"/>
      <w:lvlText w:val="%1."/>
      <w:lvlJc w:val="left"/>
      <w:pPr>
        <w:tabs>
          <w:tab w:val="num" w:pos="360"/>
        </w:tabs>
        <w:ind w:left="360" w:hanging="360"/>
      </w:pPr>
      <w:rPr>
        <w:rFonts w:cs="Times New Roman"/>
      </w:rPr>
    </w:lvl>
  </w:abstractNum>
  <w:abstractNum w:abstractNumId="11">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8323AB"/>
    <w:multiLevelType w:val="hybridMultilevel"/>
    <w:tmpl w:val="1C80D3E8"/>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3">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A2506B7"/>
    <w:multiLevelType w:val="hybridMultilevel"/>
    <w:tmpl w:val="8CC26DC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42164A"/>
    <w:multiLevelType w:val="singleLevel"/>
    <w:tmpl w:val="96665D84"/>
    <w:lvl w:ilvl="0">
      <w:start w:val="1"/>
      <w:numFmt w:val="decimal"/>
      <w:lvlText w:val="%1)"/>
      <w:legacy w:legacy="1" w:legacySpace="0" w:legacyIndent="283"/>
      <w:lvlJc w:val="left"/>
      <w:pPr>
        <w:ind w:left="850" w:hanging="283"/>
      </w:pPr>
      <w:rPr>
        <w:rFonts w:cs="Times New Roman"/>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rPr>
        <w:rFonts w:cs="Times New Roman"/>
      </w:r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rPr>
        <w:rFonts w:cs="Times New Roman"/>
      </w:rPr>
    </w:lvl>
  </w:abstractNum>
  <w:abstractNum w:abstractNumId="22">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31C53BC"/>
    <w:multiLevelType w:val="singleLevel"/>
    <w:tmpl w:val="0C09000F"/>
    <w:lvl w:ilvl="0">
      <w:start w:val="1"/>
      <w:numFmt w:val="decimal"/>
      <w:lvlText w:val="%1."/>
      <w:lvlJc w:val="left"/>
      <w:pPr>
        <w:tabs>
          <w:tab w:val="num" w:pos="360"/>
        </w:tabs>
        <w:ind w:left="360" w:hanging="360"/>
      </w:pPr>
      <w:rPr>
        <w:rFonts w:cs="Times New Roman"/>
      </w:rPr>
    </w:lvl>
  </w:abstractNum>
  <w:abstractNum w:abstractNumId="25">
    <w:nsid w:val="46D92E7E"/>
    <w:multiLevelType w:val="hybridMultilevel"/>
    <w:tmpl w:val="A7BA3514"/>
    <w:lvl w:ilvl="0" w:tplc="BE16DC08">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735013"/>
    <w:multiLevelType w:val="singleLevel"/>
    <w:tmpl w:val="96665D84"/>
    <w:lvl w:ilvl="0">
      <w:start w:val="1"/>
      <w:numFmt w:val="decimal"/>
      <w:lvlText w:val="%1)"/>
      <w:legacy w:legacy="1" w:legacySpace="0" w:legacyIndent="283"/>
      <w:lvlJc w:val="left"/>
      <w:pPr>
        <w:ind w:left="850" w:hanging="283"/>
      </w:pPr>
      <w:rPr>
        <w:rFonts w:cs="Times New Roman"/>
      </w:rPr>
    </w:lvl>
  </w:abstractNum>
  <w:abstractNum w:abstractNumId="27">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B1D625F"/>
    <w:multiLevelType w:val="hybridMultilevel"/>
    <w:tmpl w:val="61FEBF74"/>
    <w:lvl w:ilvl="0" w:tplc="0409000F">
      <w:start w:val="1"/>
      <w:numFmt w:val="decimal"/>
      <w:lvlText w:val="%1."/>
      <w:lvlJc w:val="left"/>
      <w:pPr>
        <w:tabs>
          <w:tab w:val="num" w:pos="720"/>
        </w:tabs>
        <w:ind w:left="720" w:hanging="360"/>
      </w:pPr>
      <w:rPr>
        <w:rFonts w:cs="Times New Roman"/>
      </w:rPr>
    </w:lvl>
    <w:lvl w:ilvl="1" w:tplc="471EAA26">
      <w:start w:val="8"/>
      <w:numFmt w:val="bullet"/>
      <w:lvlText w:val="-"/>
      <w:lvlJc w:val="left"/>
      <w:pPr>
        <w:tabs>
          <w:tab w:val="num" w:pos="1440"/>
        </w:tabs>
        <w:ind w:left="1440" w:hanging="360"/>
      </w:pPr>
      <w:rPr>
        <w:rFonts w:ascii="Times New Roman" w:eastAsia="MS Mincho"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5B9B24FE"/>
    <w:multiLevelType w:val="hybridMultilevel"/>
    <w:tmpl w:val="A0B61172"/>
    <w:lvl w:ilvl="0" w:tplc="BE16DC08">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8"/>
  </w:num>
  <w:num w:numId="30">
    <w:abstractNumId w:val="23"/>
  </w:num>
  <w:num w:numId="31">
    <w:abstractNumId w:val="22"/>
  </w:num>
  <w:num w:numId="32">
    <w:abstractNumId w:val="16"/>
  </w:num>
  <w:num w:numId="33">
    <w:abstractNumId w:val="28"/>
  </w:num>
  <w:num w:numId="34">
    <w:abstractNumId w:val="14"/>
  </w:num>
  <w:num w:numId="35">
    <w:abstractNumId w:val="27"/>
  </w:num>
  <w:num w:numId="36">
    <w:abstractNumId w:val="9"/>
  </w:num>
  <w:num w:numId="37">
    <w:abstractNumId w:val="34"/>
  </w:num>
  <w:num w:numId="38">
    <w:abstractNumId w:val="11"/>
  </w:num>
  <w:num w:numId="39">
    <w:abstractNumId w:val="15"/>
  </w:num>
  <w:num w:numId="40">
    <w:abstractNumId w:val="19"/>
  </w:num>
  <w:num w:numId="41">
    <w:abstractNumId w:val="21"/>
  </w:num>
  <w:num w:numId="42">
    <w:abstractNumId w:val="31"/>
  </w:num>
  <w:num w:numId="43">
    <w:abstractNumId w:val="7"/>
    <w:lvlOverride w:ilvl="0">
      <w:lvl w:ilvl="0">
        <w:start w:val="1"/>
        <w:numFmt w:val="bullet"/>
        <w:lvlText w:val=""/>
        <w:legacy w:legacy="1" w:legacySpace="0" w:legacyIndent="283"/>
        <w:lvlJc w:val="left"/>
        <w:pPr>
          <w:ind w:left="567" w:hanging="283"/>
        </w:pPr>
        <w:rPr>
          <w:rFonts w:ascii="Helvetica" w:hAnsi="Helvetica" w:hint="default"/>
        </w:rPr>
      </w:lvl>
    </w:lvlOverride>
  </w:num>
  <w:num w:numId="44">
    <w:abstractNumId w:val="20"/>
  </w:num>
  <w:num w:numId="45">
    <w:abstractNumId w:val="17"/>
  </w:num>
  <w:num w:numId="46">
    <w:abstractNumId w:val="33"/>
  </w:num>
  <w:num w:numId="47">
    <w:abstractNumId w:val="26"/>
  </w:num>
  <w:num w:numId="48">
    <w:abstractNumId w:val="24"/>
  </w:num>
  <w:num w:numId="49">
    <w:abstractNumId w:val="10"/>
  </w:num>
  <w:num w:numId="50">
    <w:abstractNumId w:val="12"/>
  </w:num>
  <w:num w:numId="51">
    <w:abstractNumId w:val="32"/>
  </w:num>
  <w:num w:numId="52">
    <w:abstractNumId w:val="13"/>
  </w:num>
  <w:num w:numId="53">
    <w:abstractNumId w:val="8"/>
  </w:num>
  <w:num w:numId="54">
    <w:abstractNumId w:val="30"/>
  </w:num>
  <w:num w:numId="55">
    <w:abstractNumId w:val="29"/>
  </w:num>
  <w:num w:numId="5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ttachedTemplate r:id="rId1"/>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2813"/>
    <w:rsid w:val="00002B28"/>
    <w:rsid w:val="00006F35"/>
    <w:rsid w:val="000074C4"/>
    <w:rsid w:val="00010580"/>
    <w:rsid w:val="00017505"/>
    <w:rsid w:val="00017EDA"/>
    <w:rsid w:val="000207C8"/>
    <w:rsid w:val="000250EF"/>
    <w:rsid w:val="00027731"/>
    <w:rsid w:val="000277FE"/>
    <w:rsid w:val="00034446"/>
    <w:rsid w:val="00037050"/>
    <w:rsid w:val="00041E9F"/>
    <w:rsid w:val="00044D08"/>
    <w:rsid w:val="00045385"/>
    <w:rsid w:val="000511F9"/>
    <w:rsid w:val="000528A2"/>
    <w:rsid w:val="00056544"/>
    <w:rsid w:val="00063D9E"/>
    <w:rsid w:val="00064AD3"/>
    <w:rsid w:val="000A20BA"/>
    <w:rsid w:val="000A758D"/>
    <w:rsid w:val="000C3690"/>
    <w:rsid w:val="000D1CED"/>
    <w:rsid w:val="000D4D1C"/>
    <w:rsid w:val="000D7C87"/>
    <w:rsid w:val="000E2EE1"/>
    <w:rsid w:val="000F1FFB"/>
    <w:rsid w:val="000F5C22"/>
    <w:rsid w:val="001053C5"/>
    <w:rsid w:val="00137D78"/>
    <w:rsid w:val="00140B04"/>
    <w:rsid w:val="001414CB"/>
    <w:rsid w:val="0014286A"/>
    <w:rsid w:val="001608FB"/>
    <w:rsid w:val="00165033"/>
    <w:rsid w:val="001670EA"/>
    <w:rsid w:val="001674A0"/>
    <w:rsid w:val="001855A0"/>
    <w:rsid w:val="001D23AC"/>
    <w:rsid w:val="001F14C5"/>
    <w:rsid w:val="001F5019"/>
    <w:rsid w:val="00204B3A"/>
    <w:rsid w:val="002149AF"/>
    <w:rsid w:val="00222A7A"/>
    <w:rsid w:val="00224A2C"/>
    <w:rsid w:val="002312F4"/>
    <w:rsid w:val="00231FC7"/>
    <w:rsid w:val="00241916"/>
    <w:rsid w:val="0024336B"/>
    <w:rsid w:val="00244B5F"/>
    <w:rsid w:val="002470FD"/>
    <w:rsid w:val="00252C17"/>
    <w:rsid w:val="002534B7"/>
    <w:rsid w:val="00262218"/>
    <w:rsid w:val="0026697E"/>
    <w:rsid w:val="00266980"/>
    <w:rsid w:val="00271056"/>
    <w:rsid w:val="002852CA"/>
    <w:rsid w:val="00285510"/>
    <w:rsid w:val="00287017"/>
    <w:rsid w:val="002871D5"/>
    <w:rsid w:val="00295491"/>
    <w:rsid w:val="002A352A"/>
    <w:rsid w:val="002A48E1"/>
    <w:rsid w:val="002B132E"/>
    <w:rsid w:val="002B2813"/>
    <w:rsid w:val="002B730F"/>
    <w:rsid w:val="002C2B63"/>
    <w:rsid w:val="002C3F03"/>
    <w:rsid w:val="002C4A19"/>
    <w:rsid w:val="002D365F"/>
    <w:rsid w:val="002D7F7F"/>
    <w:rsid w:val="002E13F3"/>
    <w:rsid w:val="002F3011"/>
    <w:rsid w:val="002F5FBD"/>
    <w:rsid w:val="002F72DA"/>
    <w:rsid w:val="0030178C"/>
    <w:rsid w:val="003048D7"/>
    <w:rsid w:val="003071F6"/>
    <w:rsid w:val="00312B2D"/>
    <w:rsid w:val="00313CB0"/>
    <w:rsid w:val="00313F96"/>
    <w:rsid w:val="003154BF"/>
    <w:rsid w:val="00317083"/>
    <w:rsid w:val="00317E75"/>
    <w:rsid w:val="0032106D"/>
    <w:rsid w:val="003211A3"/>
    <w:rsid w:val="0032195F"/>
    <w:rsid w:val="00325D7A"/>
    <w:rsid w:val="0034111C"/>
    <w:rsid w:val="003469DE"/>
    <w:rsid w:val="00351827"/>
    <w:rsid w:val="003521B6"/>
    <w:rsid w:val="00352D21"/>
    <w:rsid w:val="00357B9C"/>
    <w:rsid w:val="003642A6"/>
    <w:rsid w:val="00370EBE"/>
    <w:rsid w:val="00377389"/>
    <w:rsid w:val="0037751C"/>
    <w:rsid w:val="003A597F"/>
    <w:rsid w:val="003A65F9"/>
    <w:rsid w:val="003A6F20"/>
    <w:rsid w:val="003B030B"/>
    <w:rsid w:val="003B1080"/>
    <w:rsid w:val="003B1EF2"/>
    <w:rsid w:val="003B3E6E"/>
    <w:rsid w:val="003D06A5"/>
    <w:rsid w:val="003D402B"/>
    <w:rsid w:val="003E03DB"/>
    <w:rsid w:val="003E0873"/>
    <w:rsid w:val="003F6C67"/>
    <w:rsid w:val="00400FDF"/>
    <w:rsid w:val="004176FF"/>
    <w:rsid w:val="00424FA7"/>
    <w:rsid w:val="00432110"/>
    <w:rsid w:val="0043498C"/>
    <w:rsid w:val="00445FF7"/>
    <w:rsid w:val="00453341"/>
    <w:rsid w:val="004567B7"/>
    <w:rsid w:val="00461210"/>
    <w:rsid w:val="004718FA"/>
    <w:rsid w:val="00472342"/>
    <w:rsid w:val="004758C6"/>
    <w:rsid w:val="004775FB"/>
    <w:rsid w:val="004816E3"/>
    <w:rsid w:val="00483261"/>
    <w:rsid w:val="00483325"/>
    <w:rsid w:val="004903D7"/>
    <w:rsid w:val="00491A15"/>
    <w:rsid w:val="004A5C1F"/>
    <w:rsid w:val="004B74FF"/>
    <w:rsid w:val="004C795A"/>
    <w:rsid w:val="004D27D6"/>
    <w:rsid w:val="004F0DB4"/>
    <w:rsid w:val="004F1C5F"/>
    <w:rsid w:val="004F3732"/>
    <w:rsid w:val="004F3A0E"/>
    <w:rsid w:val="004F4BE6"/>
    <w:rsid w:val="004F53F3"/>
    <w:rsid w:val="004F5835"/>
    <w:rsid w:val="00511079"/>
    <w:rsid w:val="0051423C"/>
    <w:rsid w:val="00516FD9"/>
    <w:rsid w:val="00523A69"/>
    <w:rsid w:val="0053320F"/>
    <w:rsid w:val="00536434"/>
    <w:rsid w:val="005424F9"/>
    <w:rsid w:val="005512CC"/>
    <w:rsid w:val="00561B16"/>
    <w:rsid w:val="005632C7"/>
    <w:rsid w:val="0056507A"/>
    <w:rsid w:val="0056538E"/>
    <w:rsid w:val="0057112D"/>
    <w:rsid w:val="00571C86"/>
    <w:rsid w:val="005731BD"/>
    <w:rsid w:val="005B08C7"/>
    <w:rsid w:val="005C3C03"/>
    <w:rsid w:val="005E111D"/>
    <w:rsid w:val="005E2723"/>
    <w:rsid w:val="00614CD1"/>
    <w:rsid w:val="0062099E"/>
    <w:rsid w:val="006227FF"/>
    <w:rsid w:val="00633C41"/>
    <w:rsid w:val="00633EAE"/>
    <w:rsid w:val="006345C3"/>
    <w:rsid w:val="00635FF6"/>
    <w:rsid w:val="00636914"/>
    <w:rsid w:val="0064351B"/>
    <w:rsid w:val="00656A25"/>
    <w:rsid w:val="00662BB0"/>
    <w:rsid w:val="00676767"/>
    <w:rsid w:val="00677925"/>
    <w:rsid w:val="00682E3E"/>
    <w:rsid w:val="00690391"/>
    <w:rsid w:val="006A61B9"/>
    <w:rsid w:val="006A6CE2"/>
    <w:rsid w:val="006C6539"/>
    <w:rsid w:val="006E13D1"/>
    <w:rsid w:val="006E6BA3"/>
    <w:rsid w:val="006F0751"/>
    <w:rsid w:val="00705FC1"/>
    <w:rsid w:val="00711E13"/>
    <w:rsid w:val="00712EDA"/>
    <w:rsid w:val="00715ECB"/>
    <w:rsid w:val="0071705B"/>
    <w:rsid w:val="00743E7E"/>
    <w:rsid w:val="00753C2B"/>
    <w:rsid w:val="00754707"/>
    <w:rsid w:val="00756832"/>
    <w:rsid w:val="00756BBE"/>
    <w:rsid w:val="00757D46"/>
    <w:rsid w:val="0076154B"/>
    <w:rsid w:val="00761F0C"/>
    <w:rsid w:val="00766AA0"/>
    <w:rsid w:val="0077548E"/>
    <w:rsid w:val="00780309"/>
    <w:rsid w:val="0078457B"/>
    <w:rsid w:val="00785E0D"/>
    <w:rsid w:val="00787051"/>
    <w:rsid w:val="007A2510"/>
    <w:rsid w:val="007B5A7D"/>
    <w:rsid w:val="007B7496"/>
    <w:rsid w:val="007C2739"/>
    <w:rsid w:val="007D0C44"/>
    <w:rsid w:val="007D1707"/>
    <w:rsid w:val="007E61B9"/>
    <w:rsid w:val="007E63E4"/>
    <w:rsid w:val="007E79EA"/>
    <w:rsid w:val="0080153E"/>
    <w:rsid w:val="008034A7"/>
    <w:rsid w:val="00821698"/>
    <w:rsid w:val="0082407C"/>
    <w:rsid w:val="00826DD9"/>
    <w:rsid w:val="008278B6"/>
    <w:rsid w:val="00846073"/>
    <w:rsid w:val="00854BFE"/>
    <w:rsid w:val="00855203"/>
    <w:rsid w:val="00862E16"/>
    <w:rsid w:val="00872F0F"/>
    <w:rsid w:val="008743F3"/>
    <w:rsid w:val="0087444A"/>
    <w:rsid w:val="00875139"/>
    <w:rsid w:val="00875410"/>
    <w:rsid w:val="0089512B"/>
    <w:rsid w:val="00896C7F"/>
    <w:rsid w:val="008A729A"/>
    <w:rsid w:val="008B098B"/>
    <w:rsid w:val="008B3841"/>
    <w:rsid w:val="008B5290"/>
    <w:rsid w:val="008C2063"/>
    <w:rsid w:val="008C5965"/>
    <w:rsid w:val="008E0F52"/>
    <w:rsid w:val="008E37AD"/>
    <w:rsid w:val="00905768"/>
    <w:rsid w:val="00912531"/>
    <w:rsid w:val="00915B81"/>
    <w:rsid w:val="00920E87"/>
    <w:rsid w:val="00921C63"/>
    <w:rsid w:val="009222E5"/>
    <w:rsid w:val="00930DCB"/>
    <w:rsid w:val="009361A2"/>
    <w:rsid w:val="0093683A"/>
    <w:rsid w:val="0094583C"/>
    <w:rsid w:val="0095663D"/>
    <w:rsid w:val="00962761"/>
    <w:rsid w:val="0097081D"/>
    <w:rsid w:val="009739F8"/>
    <w:rsid w:val="00985EF7"/>
    <w:rsid w:val="00993CDE"/>
    <w:rsid w:val="009A0D5A"/>
    <w:rsid w:val="009C2DD2"/>
    <w:rsid w:val="009C51D5"/>
    <w:rsid w:val="009C5F6F"/>
    <w:rsid w:val="009E4EB9"/>
    <w:rsid w:val="009E5AF5"/>
    <w:rsid w:val="009F7D66"/>
    <w:rsid w:val="00A05DB1"/>
    <w:rsid w:val="00A22607"/>
    <w:rsid w:val="00A23354"/>
    <w:rsid w:val="00A25F05"/>
    <w:rsid w:val="00A421FF"/>
    <w:rsid w:val="00A45088"/>
    <w:rsid w:val="00A5175D"/>
    <w:rsid w:val="00A93520"/>
    <w:rsid w:val="00A938E6"/>
    <w:rsid w:val="00A97B54"/>
    <w:rsid w:val="00AA76E2"/>
    <w:rsid w:val="00AC02C1"/>
    <w:rsid w:val="00AC0AB6"/>
    <w:rsid w:val="00AD102D"/>
    <w:rsid w:val="00AD179B"/>
    <w:rsid w:val="00AD1B6B"/>
    <w:rsid w:val="00AD27CE"/>
    <w:rsid w:val="00AD3CAD"/>
    <w:rsid w:val="00AD6D71"/>
    <w:rsid w:val="00AE03D4"/>
    <w:rsid w:val="00AF054B"/>
    <w:rsid w:val="00AF6766"/>
    <w:rsid w:val="00B04DB8"/>
    <w:rsid w:val="00B04F3D"/>
    <w:rsid w:val="00B13C77"/>
    <w:rsid w:val="00B1513F"/>
    <w:rsid w:val="00B25831"/>
    <w:rsid w:val="00B3000E"/>
    <w:rsid w:val="00B43E89"/>
    <w:rsid w:val="00B47071"/>
    <w:rsid w:val="00B517C1"/>
    <w:rsid w:val="00B5570D"/>
    <w:rsid w:val="00B62C05"/>
    <w:rsid w:val="00B63337"/>
    <w:rsid w:val="00B70A73"/>
    <w:rsid w:val="00B7267A"/>
    <w:rsid w:val="00B80992"/>
    <w:rsid w:val="00B82613"/>
    <w:rsid w:val="00B91F52"/>
    <w:rsid w:val="00B93008"/>
    <w:rsid w:val="00B94E0E"/>
    <w:rsid w:val="00B9693D"/>
    <w:rsid w:val="00B96E20"/>
    <w:rsid w:val="00BA5B6B"/>
    <w:rsid w:val="00BB32C7"/>
    <w:rsid w:val="00BB3347"/>
    <w:rsid w:val="00BB3E2B"/>
    <w:rsid w:val="00BC1471"/>
    <w:rsid w:val="00BC1844"/>
    <w:rsid w:val="00BD1418"/>
    <w:rsid w:val="00BE02B4"/>
    <w:rsid w:val="00BE4DA4"/>
    <w:rsid w:val="00BF00AC"/>
    <w:rsid w:val="00BF10BC"/>
    <w:rsid w:val="00BF15E0"/>
    <w:rsid w:val="00C0056E"/>
    <w:rsid w:val="00C07682"/>
    <w:rsid w:val="00C2342F"/>
    <w:rsid w:val="00C27A18"/>
    <w:rsid w:val="00C32147"/>
    <w:rsid w:val="00C406C3"/>
    <w:rsid w:val="00C415C0"/>
    <w:rsid w:val="00C43FF0"/>
    <w:rsid w:val="00C77236"/>
    <w:rsid w:val="00C84016"/>
    <w:rsid w:val="00C96F79"/>
    <w:rsid w:val="00CA7C2E"/>
    <w:rsid w:val="00CB0129"/>
    <w:rsid w:val="00CB09DA"/>
    <w:rsid w:val="00CB654B"/>
    <w:rsid w:val="00CB6610"/>
    <w:rsid w:val="00CB7A17"/>
    <w:rsid w:val="00CB7A94"/>
    <w:rsid w:val="00CC12AD"/>
    <w:rsid w:val="00CC1889"/>
    <w:rsid w:val="00CC313D"/>
    <w:rsid w:val="00CD2C5A"/>
    <w:rsid w:val="00CD2D6B"/>
    <w:rsid w:val="00CD7F4D"/>
    <w:rsid w:val="00CE4280"/>
    <w:rsid w:val="00CF1952"/>
    <w:rsid w:val="00CF5D28"/>
    <w:rsid w:val="00CF6AE5"/>
    <w:rsid w:val="00D0032B"/>
    <w:rsid w:val="00D064E8"/>
    <w:rsid w:val="00D065D9"/>
    <w:rsid w:val="00D15AF7"/>
    <w:rsid w:val="00D273EC"/>
    <w:rsid w:val="00D44DBD"/>
    <w:rsid w:val="00D453F1"/>
    <w:rsid w:val="00D47C16"/>
    <w:rsid w:val="00D50C12"/>
    <w:rsid w:val="00D51DFF"/>
    <w:rsid w:val="00D54EF1"/>
    <w:rsid w:val="00D61F57"/>
    <w:rsid w:val="00D7626F"/>
    <w:rsid w:val="00D87351"/>
    <w:rsid w:val="00D874DF"/>
    <w:rsid w:val="00D9415C"/>
    <w:rsid w:val="00D9691A"/>
    <w:rsid w:val="00DA7AA1"/>
    <w:rsid w:val="00DB3A47"/>
    <w:rsid w:val="00DB669F"/>
    <w:rsid w:val="00DD229E"/>
    <w:rsid w:val="00DD55E0"/>
    <w:rsid w:val="00DE3DBB"/>
    <w:rsid w:val="00DE5233"/>
    <w:rsid w:val="00DE64AF"/>
    <w:rsid w:val="00DF340F"/>
    <w:rsid w:val="00E0576C"/>
    <w:rsid w:val="00E05B28"/>
    <w:rsid w:val="00E515BA"/>
    <w:rsid w:val="00E61509"/>
    <w:rsid w:val="00E64C75"/>
    <w:rsid w:val="00E701D4"/>
    <w:rsid w:val="00E85307"/>
    <w:rsid w:val="00E859F9"/>
    <w:rsid w:val="00E946A6"/>
    <w:rsid w:val="00E97BE8"/>
    <w:rsid w:val="00EA1D43"/>
    <w:rsid w:val="00EB56B9"/>
    <w:rsid w:val="00EC3EF1"/>
    <w:rsid w:val="00EC6541"/>
    <w:rsid w:val="00ED7FCB"/>
    <w:rsid w:val="00EE76A9"/>
    <w:rsid w:val="00EE7FA7"/>
    <w:rsid w:val="00EF21C3"/>
    <w:rsid w:val="00EF29D8"/>
    <w:rsid w:val="00F01115"/>
    <w:rsid w:val="00F05C32"/>
    <w:rsid w:val="00F22271"/>
    <w:rsid w:val="00F25D69"/>
    <w:rsid w:val="00F27C8E"/>
    <w:rsid w:val="00F31627"/>
    <w:rsid w:val="00F5074D"/>
    <w:rsid w:val="00F532E8"/>
    <w:rsid w:val="00F779D2"/>
    <w:rsid w:val="00F8449B"/>
    <w:rsid w:val="00F91DE7"/>
    <w:rsid w:val="00F94182"/>
    <w:rsid w:val="00F970E0"/>
    <w:rsid w:val="00FA4BD6"/>
    <w:rsid w:val="00FA6E7F"/>
    <w:rsid w:val="00FA7114"/>
    <w:rsid w:val="00FB2379"/>
    <w:rsid w:val="00FC3AEE"/>
    <w:rsid w:val="00FD3C4B"/>
    <w:rsid w:val="00FE002E"/>
    <w:rsid w:val="00FE19EB"/>
    <w:rsid w:val="00FE6243"/>
    <w:rsid w:val="00FE6AD0"/>
    <w:rsid w:val="00FF16F2"/>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sz w:val="22"/>
        <w:szCs w:val="22"/>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4F3D"/>
    <w:pPr>
      <w:overflowPunct w:val="0"/>
      <w:autoSpaceDE w:val="0"/>
      <w:autoSpaceDN w:val="0"/>
      <w:adjustRightInd w:val="0"/>
      <w:spacing w:after="180"/>
      <w:textAlignment w:val="baseline"/>
    </w:pPr>
    <w:rPr>
      <w:rFonts w:ascii="Times New Roman" w:hAnsi="Times New Roman"/>
      <w:sz w:val="20"/>
      <w:szCs w:val="20"/>
      <w:lang w:eastAsia="en-US"/>
    </w:rPr>
  </w:style>
  <w:style w:type="paragraph" w:styleId="Heading1">
    <w:name w:val="heading 1"/>
    <w:aliases w:val="H1,h1,Heading 1 3GPP"/>
    <w:basedOn w:val="Normal"/>
    <w:next w:val="Normal"/>
    <w:link w:val="Heading1Char"/>
    <w:uiPriority w:val="99"/>
    <w:qFormat/>
    <w:rsid w:val="00B04F3D"/>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DO NOT USE_h2,h21,Heading 2 3GPP"/>
    <w:basedOn w:val="Heading1"/>
    <w:next w:val="Normal"/>
    <w:link w:val="Heading2Char"/>
    <w:uiPriority w:val="99"/>
    <w:qFormat/>
    <w:rsid w:val="00B04F3D"/>
    <w:p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9"/>
    <w:qFormat/>
    <w:rsid w:val="00B04F3D"/>
    <w:pPr>
      <w:spacing w:before="120"/>
      <w:outlineLvl w:val="2"/>
    </w:pPr>
    <w:rPr>
      <w:sz w:val="28"/>
    </w:rPr>
  </w:style>
  <w:style w:type="paragraph" w:styleId="Heading4">
    <w:name w:val="heading 4"/>
    <w:basedOn w:val="Heading3"/>
    <w:next w:val="Normal"/>
    <w:link w:val="Heading4Char"/>
    <w:uiPriority w:val="99"/>
    <w:qFormat/>
    <w:rsid w:val="00B04F3D"/>
    <w:pPr>
      <w:ind w:left="1418" w:hanging="1418"/>
      <w:outlineLvl w:val="3"/>
    </w:pPr>
    <w:rPr>
      <w:sz w:val="24"/>
    </w:rPr>
  </w:style>
  <w:style w:type="paragraph" w:styleId="Heading5">
    <w:name w:val="heading 5"/>
    <w:basedOn w:val="Heading4"/>
    <w:next w:val="Normal"/>
    <w:link w:val="Heading5Char"/>
    <w:uiPriority w:val="99"/>
    <w:qFormat/>
    <w:rsid w:val="00B04F3D"/>
    <w:pPr>
      <w:ind w:left="1701" w:hanging="1701"/>
      <w:outlineLvl w:val="4"/>
    </w:pPr>
    <w:rPr>
      <w:sz w:val="22"/>
    </w:rPr>
  </w:style>
  <w:style w:type="paragraph" w:styleId="Heading6">
    <w:name w:val="heading 6"/>
    <w:basedOn w:val="H6"/>
    <w:next w:val="Normal"/>
    <w:link w:val="Heading6Char"/>
    <w:uiPriority w:val="99"/>
    <w:qFormat/>
    <w:rsid w:val="00B04F3D"/>
    <w:pPr>
      <w:outlineLvl w:val="5"/>
    </w:pPr>
  </w:style>
  <w:style w:type="paragraph" w:styleId="Heading7">
    <w:name w:val="heading 7"/>
    <w:basedOn w:val="H6"/>
    <w:next w:val="Normal"/>
    <w:link w:val="Heading7Char"/>
    <w:uiPriority w:val="99"/>
    <w:qFormat/>
    <w:rsid w:val="00B04F3D"/>
    <w:pPr>
      <w:outlineLvl w:val="6"/>
    </w:pPr>
  </w:style>
  <w:style w:type="paragraph" w:styleId="Heading8">
    <w:name w:val="heading 8"/>
    <w:basedOn w:val="Heading1"/>
    <w:next w:val="Normal"/>
    <w:link w:val="Heading8Char"/>
    <w:uiPriority w:val="99"/>
    <w:qFormat/>
    <w:rsid w:val="00B04F3D"/>
    <w:pPr>
      <w:ind w:left="0" w:firstLine="0"/>
      <w:outlineLvl w:val="7"/>
    </w:pPr>
  </w:style>
  <w:style w:type="paragraph" w:styleId="Heading9">
    <w:name w:val="heading 9"/>
    <w:basedOn w:val="Heading8"/>
    <w:next w:val="Normal"/>
    <w:link w:val="Heading9Char"/>
    <w:uiPriority w:val="99"/>
    <w:qFormat/>
    <w:rsid w:val="00B04F3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3154BF"/>
    <w:rPr>
      <w:rFonts w:ascii="Arial" w:hAnsi="Arial" w:cs="Times New Roman"/>
      <w:sz w:val="36"/>
      <w:lang w:val="en-GB" w:eastAsia="en-US" w:bidi="ar-SA"/>
    </w:rPr>
  </w:style>
  <w:style w:type="character" w:customStyle="1" w:styleId="Heading2Char">
    <w:name w:val="Heading 2 Char"/>
    <w:aliases w:val="H2 Char,h2 Char,DO NOT USE_h2 Char,h21 Char,Heading 2 3GPP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aliases w:val="Heading 3 3GPP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H6">
    <w:name w:val="H6"/>
    <w:basedOn w:val="Heading5"/>
    <w:next w:val="Normal"/>
    <w:uiPriority w:val="99"/>
    <w:rsid w:val="00B04F3D"/>
    <w:pPr>
      <w:ind w:left="1985" w:hanging="1985"/>
      <w:outlineLvl w:val="9"/>
    </w:pPr>
    <w:rPr>
      <w:sz w:val="20"/>
    </w:rPr>
  </w:style>
  <w:style w:type="paragraph" w:styleId="TOC8">
    <w:name w:val="toc 8"/>
    <w:basedOn w:val="TOC1"/>
    <w:uiPriority w:val="99"/>
    <w:semiHidden/>
    <w:rsid w:val="00B04F3D"/>
    <w:pPr>
      <w:spacing w:before="180"/>
      <w:ind w:left="2693" w:hanging="2693"/>
    </w:pPr>
    <w:rPr>
      <w:b/>
    </w:rPr>
  </w:style>
  <w:style w:type="paragraph" w:styleId="TOC1">
    <w:name w:val="toc 1"/>
    <w:basedOn w:val="Normal"/>
    <w:uiPriority w:val="99"/>
    <w:semiHidden/>
    <w:rsid w:val="00B04F3D"/>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B04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eastAsia="en-US"/>
    </w:rPr>
  </w:style>
  <w:style w:type="paragraph" w:styleId="TOC5">
    <w:name w:val="toc 5"/>
    <w:basedOn w:val="TOC4"/>
    <w:uiPriority w:val="99"/>
    <w:semiHidden/>
    <w:rsid w:val="00B04F3D"/>
    <w:pPr>
      <w:ind w:left="1701" w:hanging="1701"/>
    </w:pPr>
  </w:style>
  <w:style w:type="paragraph" w:styleId="TOC4">
    <w:name w:val="toc 4"/>
    <w:basedOn w:val="TOC3"/>
    <w:uiPriority w:val="99"/>
    <w:semiHidden/>
    <w:rsid w:val="00B04F3D"/>
    <w:pPr>
      <w:ind w:left="1418" w:hanging="1418"/>
    </w:pPr>
  </w:style>
  <w:style w:type="paragraph" w:styleId="TOC3">
    <w:name w:val="toc 3"/>
    <w:basedOn w:val="TOC2"/>
    <w:uiPriority w:val="99"/>
    <w:semiHidden/>
    <w:rsid w:val="00B04F3D"/>
    <w:pPr>
      <w:ind w:left="1134" w:hanging="1134"/>
    </w:pPr>
  </w:style>
  <w:style w:type="paragraph" w:styleId="TOC2">
    <w:name w:val="toc 2"/>
    <w:basedOn w:val="TOC1"/>
    <w:uiPriority w:val="99"/>
    <w:semiHidden/>
    <w:rsid w:val="00B04F3D"/>
    <w:pPr>
      <w:keepNext w:val="0"/>
      <w:spacing w:before="0"/>
      <w:ind w:left="851" w:hanging="851"/>
    </w:pPr>
    <w:rPr>
      <w:sz w:val="20"/>
    </w:rPr>
  </w:style>
  <w:style w:type="paragraph" w:styleId="Index2">
    <w:name w:val="index 2"/>
    <w:basedOn w:val="Index1"/>
    <w:uiPriority w:val="99"/>
    <w:semiHidden/>
    <w:rsid w:val="00B04F3D"/>
    <w:pPr>
      <w:ind w:left="284"/>
    </w:pPr>
  </w:style>
  <w:style w:type="paragraph" w:styleId="Index1">
    <w:name w:val="index 1"/>
    <w:basedOn w:val="Normal"/>
    <w:uiPriority w:val="99"/>
    <w:semiHidden/>
    <w:rsid w:val="00B04F3D"/>
    <w:pPr>
      <w:keepLines/>
      <w:spacing w:after="0"/>
    </w:pPr>
  </w:style>
  <w:style w:type="paragraph" w:customStyle="1" w:styleId="ZH">
    <w:name w:val="ZH"/>
    <w:uiPriority w:val="99"/>
    <w:rsid w:val="00B04F3D"/>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US" w:eastAsia="en-US"/>
    </w:rPr>
  </w:style>
  <w:style w:type="paragraph" w:customStyle="1" w:styleId="TT">
    <w:name w:val="TT"/>
    <w:basedOn w:val="Heading1"/>
    <w:next w:val="Normal"/>
    <w:uiPriority w:val="99"/>
    <w:rsid w:val="00B04F3D"/>
    <w:pPr>
      <w:outlineLvl w:val="9"/>
    </w:pPr>
  </w:style>
  <w:style w:type="paragraph" w:styleId="ListNumber2">
    <w:name w:val="List Number 2"/>
    <w:basedOn w:val="ListNumber"/>
    <w:uiPriority w:val="99"/>
    <w:rsid w:val="00B04F3D"/>
    <w:pPr>
      <w:ind w:left="851"/>
    </w:pPr>
  </w:style>
  <w:style w:type="paragraph" w:styleId="ListNumber">
    <w:name w:val="List Number"/>
    <w:basedOn w:val="List"/>
    <w:uiPriority w:val="99"/>
    <w:rsid w:val="00B04F3D"/>
  </w:style>
  <w:style w:type="paragraph" w:styleId="List">
    <w:name w:val="List"/>
    <w:basedOn w:val="Normal"/>
    <w:uiPriority w:val="99"/>
    <w:rsid w:val="00B04F3D"/>
    <w:pPr>
      <w:ind w:left="568" w:hanging="284"/>
    </w:pPr>
  </w:style>
  <w:style w:type="paragraph" w:styleId="Header">
    <w:name w:val="header"/>
    <w:aliases w:val="header odd"/>
    <w:basedOn w:val="Normal"/>
    <w:link w:val="HeaderChar"/>
    <w:uiPriority w:val="99"/>
    <w:rsid w:val="00B04F3D"/>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B04F3D"/>
    <w:rPr>
      <w:rFonts w:cs="Times New Roman"/>
      <w:b/>
      <w:position w:val="6"/>
      <w:sz w:val="16"/>
    </w:rPr>
  </w:style>
  <w:style w:type="paragraph" w:styleId="FootnoteText">
    <w:name w:val="footnote text"/>
    <w:basedOn w:val="Normal"/>
    <w:link w:val="FootnoteTextChar"/>
    <w:uiPriority w:val="99"/>
    <w:semiHidden/>
    <w:rsid w:val="00B04F3D"/>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paragraph" w:customStyle="1" w:styleId="TAH">
    <w:name w:val="TAH"/>
    <w:basedOn w:val="TAC"/>
    <w:uiPriority w:val="99"/>
    <w:rsid w:val="00B04F3D"/>
    <w:rPr>
      <w:b/>
    </w:rPr>
  </w:style>
  <w:style w:type="paragraph" w:customStyle="1" w:styleId="TAC">
    <w:name w:val="TAC"/>
    <w:basedOn w:val="TAL"/>
    <w:uiPriority w:val="99"/>
    <w:rsid w:val="00B04F3D"/>
    <w:pPr>
      <w:jc w:val="center"/>
    </w:pPr>
  </w:style>
  <w:style w:type="paragraph" w:customStyle="1" w:styleId="TAL">
    <w:name w:val="TAL"/>
    <w:basedOn w:val="Normal"/>
    <w:uiPriority w:val="99"/>
    <w:rsid w:val="00B04F3D"/>
    <w:pPr>
      <w:keepNext/>
      <w:keepLines/>
      <w:spacing w:after="0"/>
    </w:pPr>
    <w:rPr>
      <w:rFonts w:ascii="Arial" w:hAnsi="Arial"/>
      <w:sz w:val="18"/>
    </w:rPr>
  </w:style>
  <w:style w:type="paragraph" w:customStyle="1" w:styleId="TF">
    <w:name w:val="TF"/>
    <w:basedOn w:val="TH"/>
    <w:uiPriority w:val="99"/>
    <w:rsid w:val="00B04F3D"/>
    <w:pPr>
      <w:keepNext w:val="0"/>
      <w:spacing w:before="0" w:after="240"/>
    </w:pPr>
  </w:style>
  <w:style w:type="paragraph" w:customStyle="1" w:styleId="TH">
    <w:name w:val="TH"/>
    <w:basedOn w:val="Normal"/>
    <w:uiPriority w:val="99"/>
    <w:rsid w:val="00B04F3D"/>
    <w:pPr>
      <w:keepNext/>
      <w:keepLines/>
      <w:spacing w:before="60"/>
      <w:jc w:val="center"/>
    </w:pPr>
    <w:rPr>
      <w:rFonts w:ascii="Arial" w:hAnsi="Arial"/>
      <w:b/>
    </w:rPr>
  </w:style>
  <w:style w:type="paragraph" w:customStyle="1" w:styleId="NO">
    <w:name w:val="NO"/>
    <w:basedOn w:val="Normal"/>
    <w:uiPriority w:val="99"/>
    <w:rsid w:val="00B04F3D"/>
    <w:pPr>
      <w:keepLines/>
      <w:ind w:left="1135" w:hanging="851"/>
    </w:pPr>
  </w:style>
  <w:style w:type="paragraph" w:styleId="TOC9">
    <w:name w:val="toc 9"/>
    <w:basedOn w:val="TOC8"/>
    <w:uiPriority w:val="99"/>
    <w:semiHidden/>
    <w:rsid w:val="00B04F3D"/>
    <w:pPr>
      <w:ind w:left="1418" w:hanging="1418"/>
    </w:pPr>
  </w:style>
  <w:style w:type="paragraph" w:customStyle="1" w:styleId="EX">
    <w:name w:val="EX"/>
    <w:basedOn w:val="Normal"/>
    <w:uiPriority w:val="99"/>
    <w:rsid w:val="00B04F3D"/>
    <w:pPr>
      <w:keepLines/>
      <w:ind w:left="1702" w:hanging="1418"/>
    </w:pPr>
  </w:style>
  <w:style w:type="paragraph" w:customStyle="1" w:styleId="FP">
    <w:name w:val="FP"/>
    <w:basedOn w:val="Normal"/>
    <w:uiPriority w:val="99"/>
    <w:rsid w:val="00B04F3D"/>
    <w:pPr>
      <w:spacing w:after="0"/>
    </w:pPr>
  </w:style>
  <w:style w:type="paragraph" w:customStyle="1" w:styleId="LD">
    <w:name w:val="LD"/>
    <w:uiPriority w:val="99"/>
    <w:rsid w:val="00B04F3D"/>
    <w:pPr>
      <w:keepNext/>
      <w:keepLines/>
      <w:overflowPunct w:val="0"/>
      <w:autoSpaceDE w:val="0"/>
      <w:autoSpaceDN w:val="0"/>
      <w:adjustRightInd w:val="0"/>
      <w:spacing w:line="180" w:lineRule="exact"/>
      <w:textAlignment w:val="baseline"/>
    </w:pPr>
    <w:rPr>
      <w:rFonts w:ascii="Courier New" w:hAnsi="Courier New"/>
      <w:noProof/>
      <w:sz w:val="20"/>
      <w:szCs w:val="20"/>
      <w:lang w:val="en-US" w:eastAsia="en-US"/>
    </w:rPr>
  </w:style>
  <w:style w:type="paragraph" w:customStyle="1" w:styleId="NW">
    <w:name w:val="NW"/>
    <w:basedOn w:val="NO"/>
    <w:uiPriority w:val="99"/>
    <w:rsid w:val="00B04F3D"/>
    <w:pPr>
      <w:spacing w:after="0"/>
    </w:pPr>
  </w:style>
  <w:style w:type="paragraph" w:customStyle="1" w:styleId="EW">
    <w:name w:val="EW"/>
    <w:basedOn w:val="EX"/>
    <w:uiPriority w:val="99"/>
    <w:rsid w:val="00B04F3D"/>
    <w:pPr>
      <w:spacing w:after="0"/>
    </w:pPr>
  </w:style>
  <w:style w:type="paragraph" w:styleId="TOC6">
    <w:name w:val="toc 6"/>
    <w:basedOn w:val="TOC5"/>
    <w:next w:val="Normal"/>
    <w:uiPriority w:val="99"/>
    <w:semiHidden/>
    <w:rsid w:val="00B04F3D"/>
    <w:pPr>
      <w:ind w:left="1985" w:hanging="1985"/>
    </w:pPr>
  </w:style>
  <w:style w:type="paragraph" w:styleId="TOC7">
    <w:name w:val="toc 7"/>
    <w:basedOn w:val="TOC6"/>
    <w:next w:val="Normal"/>
    <w:uiPriority w:val="99"/>
    <w:semiHidden/>
    <w:rsid w:val="00B04F3D"/>
    <w:pPr>
      <w:ind w:left="2268" w:hanging="2268"/>
    </w:pPr>
  </w:style>
  <w:style w:type="paragraph" w:styleId="ListBullet2">
    <w:name w:val="List Bullet 2"/>
    <w:basedOn w:val="ListBullet"/>
    <w:uiPriority w:val="99"/>
    <w:rsid w:val="00B04F3D"/>
    <w:pPr>
      <w:ind w:left="851"/>
    </w:pPr>
  </w:style>
  <w:style w:type="paragraph" w:styleId="ListBullet">
    <w:name w:val="List Bullet"/>
    <w:basedOn w:val="List"/>
    <w:uiPriority w:val="99"/>
    <w:rsid w:val="00B04F3D"/>
  </w:style>
  <w:style w:type="paragraph" w:styleId="ListBullet3">
    <w:name w:val="List Bullet 3"/>
    <w:basedOn w:val="ListBullet2"/>
    <w:uiPriority w:val="99"/>
    <w:rsid w:val="00B04F3D"/>
    <w:pPr>
      <w:ind w:left="1135"/>
    </w:pPr>
  </w:style>
  <w:style w:type="paragraph" w:customStyle="1" w:styleId="EQ">
    <w:name w:val="EQ"/>
    <w:basedOn w:val="Normal"/>
    <w:next w:val="Normal"/>
    <w:uiPriority w:val="99"/>
    <w:rsid w:val="00B04F3D"/>
    <w:pPr>
      <w:keepLines/>
      <w:tabs>
        <w:tab w:val="center" w:pos="4536"/>
        <w:tab w:val="right" w:pos="9072"/>
      </w:tabs>
    </w:pPr>
    <w:rPr>
      <w:noProof/>
    </w:rPr>
  </w:style>
  <w:style w:type="paragraph" w:customStyle="1" w:styleId="NF">
    <w:name w:val="NF"/>
    <w:basedOn w:val="NO"/>
    <w:uiPriority w:val="99"/>
    <w:rsid w:val="00B04F3D"/>
    <w:pPr>
      <w:keepNext/>
      <w:spacing w:after="0"/>
    </w:pPr>
    <w:rPr>
      <w:rFonts w:ascii="Arial" w:hAnsi="Arial"/>
      <w:sz w:val="18"/>
    </w:rPr>
  </w:style>
  <w:style w:type="paragraph" w:customStyle="1" w:styleId="PL">
    <w:name w:val="PL"/>
    <w:uiPriority w:val="99"/>
    <w:rsid w:val="00B04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US" w:eastAsia="en-US"/>
    </w:rPr>
  </w:style>
  <w:style w:type="paragraph" w:customStyle="1" w:styleId="TAR">
    <w:name w:val="TAR"/>
    <w:basedOn w:val="TAL"/>
    <w:uiPriority w:val="99"/>
    <w:rsid w:val="00B04F3D"/>
    <w:pPr>
      <w:jc w:val="right"/>
    </w:pPr>
  </w:style>
  <w:style w:type="paragraph" w:customStyle="1" w:styleId="TAN">
    <w:name w:val="TAN"/>
    <w:basedOn w:val="TAL"/>
    <w:uiPriority w:val="99"/>
    <w:rsid w:val="00B04F3D"/>
    <w:pPr>
      <w:ind w:left="851" w:hanging="851"/>
    </w:pPr>
  </w:style>
  <w:style w:type="paragraph" w:customStyle="1" w:styleId="ZA">
    <w:name w:val="ZA"/>
    <w:uiPriority w:val="99"/>
    <w:rsid w:val="00B04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US" w:eastAsia="en-US"/>
    </w:rPr>
  </w:style>
  <w:style w:type="paragraph" w:customStyle="1" w:styleId="ZB">
    <w:name w:val="ZB"/>
    <w:uiPriority w:val="99"/>
    <w:rsid w:val="00B04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US" w:eastAsia="en-US"/>
    </w:rPr>
  </w:style>
  <w:style w:type="paragraph" w:customStyle="1" w:styleId="ZD">
    <w:name w:val="ZD"/>
    <w:uiPriority w:val="99"/>
    <w:rsid w:val="00B04F3D"/>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US" w:eastAsia="en-US"/>
    </w:rPr>
  </w:style>
  <w:style w:type="paragraph" w:customStyle="1" w:styleId="ZU">
    <w:name w:val="ZU"/>
    <w:uiPriority w:val="99"/>
    <w:rsid w:val="00B04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US" w:eastAsia="en-US"/>
    </w:rPr>
  </w:style>
  <w:style w:type="paragraph" w:customStyle="1" w:styleId="ZV">
    <w:name w:val="ZV"/>
    <w:basedOn w:val="ZU"/>
    <w:uiPriority w:val="99"/>
    <w:rsid w:val="00B04F3D"/>
    <w:pPr>
      <w:framePr w:wrap="notBeside" w:y="16161"/>
    </w:pPr>
  </w:style>
  <w:style w:type="character" w:customStyle="1" w:styleId="ZGSM">
    <w:name w:val="ZGSM"/>
    <w:uiPriority w:val="99"/>
    <w:rsid w:val="00B04F3D"/>
  </w:style>
  <w:style w:type="paragraph" w:styleId="List2">
    <w:name w:val="List 2"/>
    <w:basedOn w:val="List"/>
    <w:uiPriority w:val="99"/>
    <w:rsid w:val="00B04F3D"/>
    <w:pPr>
      <w:ind w:left="851"/>
    </w:pPr>
  </w:style>
  <w:style w:type="paragraph" w:customStyle="1" w:styleId="ZG">
    <w:name w:val="ZG"/>
    <w:uiPriority w:val="99"/>
    <w:rsid w:val="00B04F3D"/>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US" w:eastAsia="en-US"/>
    </w:rPr>
  </w:style>
  <w:style w:type="paragraph" w:styleId="List3">
    <w:name w:val="List 3"/>
    <w:basedOn w:val="List2"/>
    <w:uiPriority w:val="99"/>
    <w:rsid w:val="00B04F3D"/>
    <w:pPr>
      <w:ind w:left="1135"/>
    </w:pPr>
  </w:style>
  <w:style w:type="paragraph" w:styleId="List4">
    <w:name w:val="List 4"/>
    <w:basedOn w:val="List3"/>
    <w:uiPriority w:val="99"/>
    <w:rsid w:val="00B04F3D"/>
    <w:pPr>
      <w:ind w:left="1418"/>
    </w:pPr>
  </w:style>
  <w:style w:type="paragraph" w:styleId="List5">
    <w:name w:val="List 5"/>
    <w:basedOn w:val="List4"/>
    <w:uiPriority w:val="99"/>
    <w:rsid w:val="00B04F3D"/>
    <w:pPr>
      <w:ind w:left="1702"/>
    </w:pPr>
  </w:style>
  <w:style w:type="paragraph" w:customStyle="1" w:styleId="EditorsNote">
    <w:name w:val="Editor's Note"/>
    <w:basedOn w:val="NO"/>
    <w:uiPriority w:val="99"/>
    <w:rsid w:val="00B04F3D"/>
    <w:rPr>
      <w:color w:val="FF0000"/>
    </w:rPr>
  </w:style>
  <w:style w:type="paragraph" w:styleId="ListBullet4">
    <w:name w:val="List Bullet 4"/>
    <w:basedOn w:val="ListBullet3"/>
    <w:uiPriority w:val="99"/>
    <w:rsid w:val="00B04F3D"/>
    <w:pPr>
      <w:ind w:left="1418"/>
    </w:pPr>
  </w:style>
  <w:style w:type="paragraph" w:styleId="ListBullet5">
    <w:name w:val="List Bullet 5"/>
    <w:basedOn w:val="ListBullet4"/>
    <w:uiPriority w:val="99"/>
    <w:rsid w:val="00B04F3D"/>
    <w:pPr>
      <w:ind w:left="1702"/>
    </w:pPr>
  </w:style>
  <w:style w:type="paragraph" w:customStyle="1" w:styleId="B1">
    <w:name w:val="B1"/>
    <w:basedOn w:val="List"/>
    <w:uiPriority w:val="99"/>
    <w:rsid w:val="00B04F3D"/>
  </w:style>
  <w:style w:type="paragraph" w:customStyle="1" w:styleId="B2">
    <w:name w:val="B2"/>
    <w:basedOn w:val="List2"/>
    <w:uiPriority w:val="99"/>
    <w:rsid w:val="00B04F3D"/>
  </w:style>
  <w:style w:type="paragraph" w:customStyle="1" w:styleId="B3">
    <w:name w:val="B3"/>
    <w:basedOn w:val="List3"/>
    <w:uiPriority w:val="99"/>
    <w:rsid w:val="00B04F3D"/>
  </w:style>
  <w:style w:type="paragraph" w:customStyle="1" w:styleId="B4">
    <w:name w:val="B4"/>
    <w:basedOn w:val="List4"/>
    <w:uiPriority w:val="99"/>
    <w:rsid w:val="00B04F3D"/>
  </w:style>
  <w:style w:type="paragraph" w:customStyle="1" w:styleId="B5">
    <w:name w:val="B5"/>
    <w:basedOn w:val="List5"/>
    <w:uiPriority w:val="99"/>
    <w:rsid w:val="00B04F3D"/>
  </w:style>
  <w:style w:type="paragraph" w:styleId="Footer">
    <w:name w:val="footer"/>
    <w:basedOn w:val="Header"/>
    <w:link w:val="FooterChar"/>
    <w:uiPriority w:val="99"/>
    <w:rsid w:val="00B04F3D"/>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en-US"/>
    </w:rPr>
  </w:style>
  <w:style w:type="paragraph" w:customStyle="1" w:styleId="ZTD">
    <w:name w:val="ZTD"/>
    <w:basedOn w:val="ZB"/>
    <w:uiPriority w:val="99"/>
    <w:rsid w:val="00B04F3D"/>
    <w:pPr>
      <w:framePr w:hRule="auto" w:wrap="notBeside" w:y="852"/>
    </w:pPr>
    <w:rPr>
      <w:i w:val="0"/>
      <w:sz w:val="40"/>
    </w:rPr>
  </w:style>
  <w:style w:type="paragraph" w:customStyle="1" w:styleId="CRCoverPage">
    <w:name w:val="CR Cover Page"/>
    <w:uiPriority w:val="99"/>
    <w:rsid w:val="00B04F3D"/>
    <w:pPr>
      <w:spacing w:after="120"/>
    </w:pPr>
    <w:rPr>
      <w:rFonts w:ascii="Arial" w:eastAsia="MS Mincho" w:hAnsi="Arial"/>
      <w:sz w:val="20"/>
      <w:szCs w:val="20"/>
      <w:lang w:eastAsia="en-US"/>
    </w:rPr>
  </w:style>
  <w:style w:type="character" w:styleId="CommentReference">
    <w:name w:val="annotation reference"/>
    <w:basedOn w:val="DefaultParagraphFont"/>
    <w:uiPriority w:val="99"/>
    <w:semiHidden/>
    <w:rsid w:val="00B04F3D"/>
    <w:rPr>
      <w:rFonts w:cs="Times New Roman"/>
      <w:sz w:val="16"/>
    </w:rPr>
  </w:style>
  <w:style w:type="paragraph" w:styleId="CommentText">
    <w:name w:val="annotation text"/>
    <w:basedOn w:val="Normal"/>
    <w:link w:val="CommentTextChar"/>
    <w:uiPriority w:val="99"/>
    <w:semiHidden/>
    <w:rsid w:val="00B04F3D"/>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eastAsia="en-US"/>
    </w:rPr>
  </w:style>
  <w:style w:type="paragraph" w:styleId="BodyText2">
    <w:name w:val="Body Text 2"/>
    <w:basedOn w:val="Normal"/>
    <w:link w:val="BodyText2Char"/>
    <w:uiPriority w:val="99"/>
    <w:rsid w:val="00B04F3D"/>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semiHidden/>
    <w:locked/>
    <w:rPr>
      <w:rFonts w:ascii="Times New Roman" w:hAnsi="Times New Roman" w:cs="Times New Roman"/>
      <w:sz w:val="20"/>
      <w:szCs w:val="20"/>
      <w:lang w:eastAsia="en-US"/>
    </w:rPr>
  </w:style>
  <w:style w:type="paragraph" w:customStyle="1" w:styleId="00BodyText">
    <w:name w:val="00 BodyText"/>
    <w:basedOn w:val="Normal"/>
    <w:uiPriority w:val="99"/>
    <w:rsid w:val="00B04F3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uiPriority w:val="99"/>
    <w:rsid w:val="00B04F3D"/>
    <w:pPr>
      <w:overflowPunct/>
      <w:autoSpaceDE/>
      <w:autoSpaceDN/>
      <w:adjustRightInd/>
      <w:spacing w:after="220"/>
      <w:ind w:left="1298"/>
      <w:textAlignment w:val="auto"/>
    </w:pPr>
    <w:rPr>
      <w:rFonts w:ascii="Arial" w:hAnsi="Arial"/>
      <w:sz w:val="22"/>
      <w:lang w:val="en-US"/>
    </w:rPr>
  </w:style>
  <w:style w:type="paragraph" w:customStyle="1" w:styleId="B6">
    <w:name w:val="B6"/>
    <w:basedOn w:val="B5"/>
    <w:uiPriority w:val="99"/>
    <w:rsid w:val="00B04F3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eastAsia="en-US"/>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character" w:styleId="Hyperlink">
    <w:name w:val="Hyperlink"/>
    <w:basedOn w:val="DefaultParagraphFont"/>
    <w:uiPriority w:val="99"/>
    <w:rsid w:val="000511F9"/>
    <w:rPr>
      <w:rFonts w:cs="Times New Roman"/>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B04F3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B04F3D"/>
    <w:rPr>
      <w:rFonts w:ascii="Times New Roman" w:hAnsi="Times New Roman" w:cs="Times New Roman"/>
      <w:b/>
    </w:rPr>
  </w:style>
  <w:style w:type="paragraph" w:customStyle="1" w:styleId="Doc-text2">
    <w:name w:val="Doc-text2"/>
    <w:basedOn w:val="Normal"/>
    <w:link w:val="Doc-text2Char"/>
    <w:uiPriority w:val="99"/>
    <w:rsid w:val="00B04F3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uiPriority w:val="99"/>
    <w:locked/>
    <w:rsid w:val="00B04F3D"/>
    <w:rPr>
      <w:rFonts w:ascii="Arial" w:eastAsia="MS Mincho" w:hAnsi="Arial" w:cs="Times New Roman"/>
      <w:sz w:val="24"/>
      <w:szCs w:val="24"/>
      <w:lang w:eastAsia="en-GB"/>
    </w:rPr>
  </w:style>
  <w:style w:type="paragraph" w:styleId="NormalWeb">
    <w:name w:val="Normal (Web)"/>
    <w:basedOn w:val="Normal"/>
    <w:uiPriority w:val="99"/>
    <w:rsid w:val="006C6539"/>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209489361">
      <w:marLeft w:val="0"/>
      <w:marRight w:val="0"/>
      <w:marTop w:val="0"/>
      <w:marBottom w:val="0"/>
      <w:divBdr>
        <w:top w:val="none" w:sz="0" w:space="0" w:color="auto"/>
        <w:left w:val="none" w:sz="0" w:space="0" w:color="auto"/>
        <w:bottom w:val="none" w:sz="0" w:space="0" w:color="auto"/>
        <w:right w:val="none" w:sz="0" w:space="0" w:color="auto"/>
      </w:divBdr>
    </w:div>
    <w:div w:id="1209489362">
      <w:marLeft w:val="0"/>
      <w:marRight w:val="0"/>
      <w:marTop w:val="0"/>
      <w:marBottom w:val="0"/>
      <w:divBdr>
        <w:top w:val="none" w:sz="0" w:space="0" w:color="auto"/>
        <w:left w:val="none" w:sz="0" w:space="0" w:color="auto"/>
        <w:bottom w:val="none" w:sz="0" w:space="0" w:color="auto"/>
        <w:right w:val="none" w:sz="0" w:space="0" w:color="auto"/>
      </w:divBdr>
    </w:div>
    <w:div w:id="12094893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96</TotalTime>
  <Pages>3</Pages>
  <Words>1457</Words>
  <Characters>8310</Characters>
  <Application>Microsoft Office Outlook</Application>
  <DocSecurity>0</DocSecurity>
  <Lines>0</Lines>
  <Paragraphs>0</Paragraphs>
  <ScaleCrop>false</ScaleCrop>
  <Company>Renesas Mobile Europe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Renesas Mobile Europe</dc:creator>
  <cp:keywords/>
  <dc:description/>
  <cp:lastModifiedBy>Renesas Mobile Europe</cp:lastModifiedBy>
  <cp:revision>10</cp:revision>
  <cp:lastPrinted>2004-04-14T14:17:00Z</cp:lastPrinted>
  <dcterms:created xsi:type="dcterms:W3CDTF">2011-05-02T09:56:00Z</dcterms:created>
  <dcterms:modified xsi:type="dcterms:W3CDTF">2011-05-02T21:53:00Z</dcterms:modified>
</cp:coreProperties>
</file>